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  <w:u w:val="single"/>
        </w:rPr>
        <w:t>John MASON</w:t>
      </w:r>
      <w:r w:rsidRPr="007342C8">
        <w:rPr>
          <w:rFonts w:ascii="Times New Roman" w:hAnsi="Times New Roman" w:cs="Times New Roman"/>
          <w:sz w:val="24"/>
          <w:szCs w:val="24"/>
        </w:rPr>
        <w:t xml:space="preserve">     (d.1497-8)</w:t>
      </w: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of Norton, Kent.</w:t>
      </w: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 xml:space="preserve">         1497-8</w:t>
      </w:r>
      <w:r w:rsidRPr="007342C8">
        <w:rPr>
          <w:rFonts w:ascii="Times New Roman" w:hAnsi="Times New Roman" w:cs="Times New Roman"/>
          <w:sz w:val="24"/>
          <w:szCs w:val="24"/>
        </w:rPr>
        <w:tab/>
        <w:t>Administration of his goods and possessions was granted.  (Plomer p.321)</w:t>
      </w: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1503A" w:rsidRPr="007342C8" w:rsidRDefault="0081503A" w:rsidP="0081503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42C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503A" w:rsidRDefault="0081503A" w:rsidP="00564E3C">
      <w:pPr>
        <w:spacing w:after="0" w:line="240" w:lineRule="auto"/>
      </w:pPr>
      <w:r>
        <w:separator/>
      </w:r>
    </w:p>
  </w:endnote>
  <w:endnote w:type="continuationSeparator" w:id="0">
    <w:p w:rsidR="0081503A" w:rsidRDefault="0081503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1503A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503A" w:rsidRDefault="0081503A" w:rsidP="00564E3C">
      <w:pPr>
        <w:spacing w:after="0" w:line="240" w:lineRule="auto"/>
      </w:pPr>
      <w:r>
        <w:separator/>
      </w:r>
    </w:p>
  </w:footnote>
  <w:footnote w:type="continuationSeparator" w:id="0">
    <w:p w:rsidR="0081503A" w:rsidRDefault="0081503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03A"/>
    <w:rsid w:val="00372DC6"/>
    <w:rsid w:val="00564E3C"/>
    <w:rsid w:val="0064591D"/>
    <w:rsid w:val="0081503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EFD8FD-BD76-4878-81F8-2F0B9247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2015-11-15T16:32:00Z</dcterms:created>
  <dcterms:modified xsi:type="dcterms:W3CDTF">2015-11-15T16:33:00Z</dcterms:modified>
</cp:coreProperties>
</file>